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1765D508"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64528B26" w14:textId="77777777" w:rsidR="00440020" w:rsidRPr="00AF132F" w:rsidRDefault="00440020" w:rsidP="00440020">
            <w:pPr>
              <w:ind w:left="2014" w:right="-2" w:hanging="2014"/>
              <w:rPr>
                <w:rFonts w:ascii="Arial" w:hAnsi="Arial" w:cs="Arial"/>
                <w:b/>
                <w:spacing w:val="-1"/>
                <w:sz w:val="22"/>
                <w:szCs w:val="22"/>
              </w:rPr>
            </w:pPr>
            <w:r w:rsidRPr="00AF132F">
              <w:rPr>
                <w:rFonts w:ascii="Arial" w:hAnsi="Arial" w:cs="Arial"/>
                <w:b/>
                <w:spacing w:val="-1"/>
                <w:sz w:val="22"/>
                <w:szCs w:val="22"/>
              </w:rPr>
              <w:t>Leistung:</w:t>
            </w:r>
            <w:r w:rsidRPr="00AF132F">
              <w:rPr>
                <w:rFonts w:ascii="Arial" w:hAnsi="Arial" w:cs="Arial"/>
                <w:b/>
                <w:spacing w:val="-1"/>
                <w:sz w:val="22"/>
                <w:szCs w:val="22"/>
              </w:rPr>
              <w:tab/>
              <w:t>Semiaktives, Arm-gestütztes Roboter-Assistenzsystem für die Implantation von Kniegelenksendoprothesen</w:t>
            </w:r>
          </w:p>
          <w:p w14:paraId="178FBBED" w14:textId="4DB10DA4" w:rsidR="00847A71" w:rsidRPr="00EA19ED" w:rsidRDefault="00440020" w:rsidP="00440020">
            <w:pPr>
              <w:autoSpaceDE w:val="0"/>
              <w:autoSpaceDN w:val="0"/>
              <w:adjustRightInd w:val="0"/>
              <w:ind w:left="2014" w:hanging="2014"/>
              <w:rPr>
                <w:rFonts w:ascii="Arial" w:hAnsi="Arial" w:cs="Arial"/>
                <w:sz w:val="20"/>
                <w:szCs w:val="20"/>
              </w:rPr>
            </w:pPr>
            <w:proofErr w:type="spellStart"/>
            <w:r w:rsidRPr="00AF132F">
              <w:rPr>
                <w:rFonts w:ascii="Arial" w:hAnsi="Arial" w:cs="Arial"/>
                <w:b/>
                <w:spacing w:val="-1"/>
                <w:sz w:val="22"/>
                <w:szCs w:val="22"/>
              </w:rPr>
              <w:t>Az</w:t>
            </w:r>
            <w:proofErr w:type="spellEnd"/>
            <w:r w:rsidRPr="00AF132F">
              <w:rPr>
                <w:rFonts w:ascii="Arial" w:hAnsi="Arial" w:cs="Arial"/>
                <w:b/>
                <w:spacing w:val="-1"/>
                <w:sz w:val="22"/>
                <w:szCs w:val="22"/>
              </w:rPr>
              <w:t>:</w:t>
            </w:r>
            <w:r w:rsidRPr="00AF132F">
              <w:rPr>
                <w:rFonts w:ascii="Arial" w:hAnsi="Arial" w:cs="Arial"/>
                <w:b/>
                <w:spacing w:val="-1"/>
                <w:sz w:val="22"/>
                <w:szCs w:val="22"/>
              </w:rPr>
              <w:tab/>
              <w:t>33-26 (200) BGK</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7115F0C4"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sdt>
        <w:sdtPr>
          <w:rPr>
            <w:rFonts w:ascii="Arial" w:hAnsi="Arial" w:cs="Arial"/>
            <w:bCs/>
            <w:sz w:val="20"/>
            <w:szCs w:val="20"/>
          </w:rPr>
          <w:id w:val="-1819179464"/>
          <w:placeholder>
            <w:docPart w:val="DefaultPlaceholder_-1854013440"/>
          </w:placeholder>
          <w:text/>
        </w:sdtPr>
        <w:sdtContent>
          <w:r w:rsidR="00096832">
            <w:rPr>
              <w:rFonts w:ascii="Arial" w:hAnsi="Arial" w:cs="Arial"/>
              <w:bCs/>
              <w:sz w:val="20"/>
              <w:szCs w:val="20"/>
            </w:rPr>
            <w:t>…</w:t>
          </w:r>
        </w:sdtContent>
      </w:sdt>
    </w:p>
    <w:p w14:paraId="48AAA63A" w14:textId="77777777" w:rsidR="00583C95" w:rsidRPr="00583C95" w:rsidRDefault="00C02569"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Bewerber</w:t>
      </w:r>
    </w:p>
    <w:p w14:paraId="55B7E2B9" w14:textId="77777777" w:rsidR="00583C95" w:rsidRPr="00583C95" w:rsidRDefault="00C02569"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C02569"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C02569"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442DEBEF" w14:textId="77777777" w:rsidR="0026427D" w:rsidRDefault="0026427D" w:rsidP="006C56DE">
      <w:pPr>
        <w:jc w:val="both"/>
        <w:rPr>
          <w:rFonts w:ascii="Arial" w:hAnsi="Arial" w:cs="Arial"/>
          <w:b/>
          <w:bCs/>
          <w:sz w:val="20"/>
          <w:szCs w:val="20"/>
          <w:u w:val="single"/>
        </w:rPr>
      </w:pPr>
    </w:p>
    <w:p w14:paraId="690DCFB9" w14:textId="0FAEE904"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0B0AFC22" w14:textId="77777777" w:rsidR="0026427D"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w:t>
      </w:r>
    </w:p>
    <w:p w14:paraId="3A64E464" w14:textId="775ECDD2"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 </w:t>
      </w: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3F776E28"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3C9CB26" w14:textId="77777777" w:rsidR="0026427D" w:rsidRDefault="0026427D" w:rsidP="004B0B37">
      <w:pPr>
        <w:ind w:left="284"/>
        <w:jc w:val="both"/>
        <w:rPr>
          <w:rFonts w:ascii="Arial" w:hAnsi="Arial" w:cs="Arial"/>
          <w:sz w:val="20"/>
          <w:szCs w:val="20"/>
        </w:rPr>
      </w:pPr>
    </w:p>
    <w:p w14:paraId="0EEC20E0" w14:textId="77777777" w:rsidR="0026427D" w:rsidRDefault="0026427D" w:rsidP="0026427D">
      <w:pPr>
        <w:autoSpaceDE w:val="0"/>
        <w:autoSpaceDN w:val="0"/>
        <w:adjustRightInd w:val="0"/>
        <w:ind w:left="360" w:hanging="360"/>
        <w:jc w:val="both"/>
        <w:rPr>
          <w:rFonts w:ascii="Arial" w:hAnsi="Arial" w:cs="Arial"/>
          <w:sz w:val="20"/>
          <w:szCs w:val="20"/>
        </w:rPr>
      </w:pPr>
    </w:p>
    <w:p w14:paraId="13B5E348" w14:textId="77777777" w:rsidR="0026427D" w:rsidRDefault="00C02569" w:rsidP="0026427D">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FE1B098171634E92AF28DD45E43C0C07"/>
          </w:placeholder>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placeholder>
            <w:docPart w:val="4393CDE680574F6D97E68EBAEE41C0C4"/>
          </w:placeholder>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p w14:paraId="65F06F99" w14:textId="2D3358BF" w:rsidR="0026427D" w:rsidRDefault="0026427D" w:rsidP="0026427D">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53F62FED" w14:textId="77777777" w:rsidR="0026427D" w:rsidRDefault="0026427D" w:rsidP="0026427D">
      <w:pPr>
        <w:autoSpaceDE w:val="0"/>
        <w:autoSpaceDN w:val="0"/>
        <w:adjustRightInd w:val="0"/>
        <w:rPr>
          <w:rFonts w:ascii="Arial" w:eastAsiaTheme="minorHAnsi" w:hAnsi="Arial" w:cs="Arial"/>
          <w:color w:val="808080" w:themeColor="background1" w:themeShade="80"/>
          <w:sz w:val="20"/>
          <w:szCs w:val="20"/>
          <w:lang w:eastAsia="en-US"/>
        </w:rPr>
      </w:pPr>
    </w:p>
    <w:p w14:paraId="2435EDE2" w14:textId="77777777" w:rsidR="0026427D" w:rsidRPr="00EA19ED" w:rsidRDefault="0026427D" w:rsidP="004B0B37">
      <w:pPr>
        <w:ind w:left="284"/>
        <w:jc w:val="both"/>
        <w:rPr>
          <w:rFonts w:ascii="Arial" w:hAnsi="Arial" w:cs="Arial"/>
          <w:bCs/>
          <w:sz w:val="20"/>
          <w:szCs w:val="20"/>
        </w:rPr>
      </w:pPr>
    </w:p>
    <w:sectPr w:rsidR="0026427D" w:rsidRPr="00EA19ED" w:rsidSect="002B5024">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84401" w14:textId="77777777" w:rsidR="00C02569" w:rsidRDefault="00C02569">
      <w:r>
        <w:separator/>
      </w:r>
    </w:p>
  </w:endnote>
  <w:endnote w:type="continuationSeparator" w:id="0">
    <w:p w14:paraId="1E0090A8" w14:textId="77777777" w:rsidR="00C02569" w:rsidRDefault="00C0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82F7" w14:textId="77777777" w:rsidR="0054750C" w:rsidRDefault="005475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44D3B0A4" w:rsidR="00B43F38" w:rsidRPr="00B43F38" w:rsidRDefault="001033C2">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B43F38" w:rsidRPr="00B43F38">
      <w:rPr>
        <w:rFonts w:ascii="Arial" w:hAnsi="Arial" w:cs="Arial"/>
        <w:color w:val="808080" w:themeColor="background1" w:themeShade="80"/>
        <w:sz w:val="20"/>
        <w:szCs w:val="20"/>
      </w:rPr>
      <w:t>.0</w:t>
    </w:r>
    <w:r w:rsidR="0054750C">
      <w:rPr>
        <w:rFonts w:ascii="Arial" w:hAnsi="Arial" w:cs="Arial"/>
        <w:color w:val="808080" w:themeColor="background1" w:themeShade="80"/>
        <w:sz w:val="20"/>
        <w:szCs w:val="20"/>
      </w:rPr>
      <w:t>7</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5A0C5" w14:textId="77777777" w:rsidR="00C02569" w:rsidRDefault="00C02569">
      <w:r>
        <w:separator/>
      </w:r>
    </w:p>
  </w:footnote>
  <w:footnote w:type="continuationSeparator" w:id="0">
    <w:p w14:paraId="74D998FE" w14:textId="77777777" w:rsidR="00C02569" w:rsidRDefault="00C0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E520" w14:textId="77777777" w:rsidR="0054750C" w:rsidRDefault="005475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706416659">
    <w:abstractNumId w:val="4"/>
  </w:num>
  <w:num w:numId="2" w16cid:durableId="1671327402">
    <w:abstractNumId w:val="6"/>
  </w:num>
  <w:num w:numId="3" w16cid:durableId="709452720">
    <w:abstractNumId w:val="14"/>
  </w:num>
  <w:num w:numId="4" w16cid:durableId="1765027468">
    <w:abstractNumId w:val="16"/>
  </w:num>
  <w:num w:numId="5" w16cid:durableId="525563039">
    <w:abstractNumId w:val="3"/>
  </w:num>
  <w:num w:numId="6" w16cid:durableId="167987338">
    <w:abstractNumId w:val="5"/>
  </w:num>
  <w:num w:numId="7" w16cid:durableId="1012027304">
    <w:abstractNumId w:val="17"/>
  </w:num>
  <w:num w:numId="8" w16cid:durableId="2092119514">
    <w:abstractNumId w:val="13"/>
  </w:num>
  <w:num w:numId="9" w16cid:durableId="470907502">
    <w:abstractNumId w:val="12"/>
  </w:num>
  <w:num w:numId="10" w16cid:durableId="934048899">
    <w:abstractNumId w:val="9"/>
  </w:num>
  <w:num w:numId="11" w16cid:durableId="1983999901">
    <w:abstractNumId w:val="1"/>
  </w:num>
  <w:num w:numId="12" w16cid:durableId="1687560295">
    <w:abstractNumId w:val="10"/>
  </w:num>
  <w:num w:numId="13" w16cid:durableId="341517112">
    <w:abstractNumId w:val="2"/>
  </w:num>
  <w:num w:numId="14" w16cid:durableId="1717394366">
    <w:abstractNumId w:val="15"/>
  </w:num>
  <w:num w:numId="15" w16cid:durableId="2103842743">
    <w:abstractNumId w:val="11"/>
  </w:num>
  <w:num w:numId="16" w16cid:durableId="1022435440">
    <w:abstractNumId w:val="0"/>
  </w:num>
  <w:num w:numId="17" w16cid:durableId="168255774">
    <w:abstractNumId w:val="7"/>
  </w:num>
  <w:num w:numId="18" w16cid:durableId="8620907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CC0aUnWnCVc1OLgNBTUxS0TZb2gOyTi3pzYadYahb9XYMJWtXu5+zh+VZrQpTRpCiRuZlSVZSd+qGTCVmzNgQ==" w:salt="qwD06s7HsjBbqeOZqW5Vd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36EDC"/>
    <w:rsid w:val="00440020"/>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E1618"/>
    <w:rsid w:val="006F3D34"/>
    <w:rsid w:val="006F4E7E"/>
    <w:rsid w:val="006F7AD1"/>
    <w:rsid w:val="00713E95"/>
    <w:rsid w:val="0071552C"/>
    <w:rsid w:val="007254B4"/>
    <w:rsid w:val="00737A9B"/>
    <w:rsid w:val="0075029E"/>
    <w:rsid w:val="00761E14"/>
    <w:rsid w:val="007630AC"/>
    <w:rsid w:val="00765353"/>
    <w:rsid w:val="00783B5F"/>
    <w:rsid w:val="0079104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61B10"/>
    <w:rsid w:val="00A70100"/>
    <w:rsid w:val="00A77D52"/>
    <w:rsid w:val="00A80EA0"/>
    <w:rsid w:val="00A810A7"/>
    <w:rsid w:val="00A93846"/>
    <w:rsid w:val="00AB5EB8"/>
    <w:rsid w:val="00AC647E"/>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2569"/>
    <w:rsid w:val="00C04813"/>
    <w:rsid w:val="00C06427"/>
    <w:rsid w:val="00C07FE7"/>
    <w:rsid w:val="00C146B9"/>
    <w:rsid w:val="00C3778E"/>
    <w:rsid w:val="00C4264F"/>
    <w:rsid w:val="00C82E90"/>
    <w:rsid w:val="00C9700B"/>
    <w:rsid w:val="00CB2833"/>
    <w:rsid w:val="00CB37E7"/>
    <w:rsid w:val="00CC3596"/>
    <w:rsid w:val="00CC6207"/>
    <w:rsid w:val="00CD03B2"/>
    <w:rsid w:val="00CE4278"/>
    <w:rsid w:val="00CF0C75"/>
    <w:rsid w:val="00D11D8D"/>
    <w:rsid w:val="00D16933"/>
    <w:rsid w:val="00D16B6F"/>
    <w:rsid w:val="00D248DB"/>
    <w:rsid w:val="00D32740"/>
    <w:rsid w:val="00D70081"/>
    <w:rsid w:val="00D71BDE"/>
    <w:rsid w:val="00D72359"/>
    <w:rsid w:val="00D72C4F"/>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 w:type="character" w:styleId="Platzhaltertext">
    <w:name w:val="Placeholder Text"/>
    <w:basedOn w:val="Absatz-Standardschriftart"/>
    <w:uiPriority w:val="99"/>
    <w:semiHidden/>
    <w:rsid w:val="00D72C4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FE1B098171634E92AF28DD45E43C0C07"/>
        <w:category>
          <w:name w:val="Allgemein"/>
          <w:gallery w:val="placeholder"/>
        </w:category>
        <w:types>
          <w:type w:val="bbPlcHdr"/>
        </w:types>
        <w:behaviors>
          <w:behavior w:val="content"/>
        </w:behaviors>
        <w:guid w:val="{DCB18BFF-BE37-4A8D-8EE2-1379933E89ED}"/>
      </w:docPartPr>
      <w:docPartBody>
        <w:p w:rsidR="00190EBA" w:rsidRDefault="00B257D9" w:rsidP="00B257D9">
          <w:pPr>
            <w:pStyle w:val="FE1B098171634E92AF28DD45E43C0C07"/>
          </w:pPr>
          <w:r>
            <w:rPr>
              <w:rStyle w:val="Platzhaltertext"/>
            </w:rPr>
            <w:t>Klicken oder tippen Sie hier, um Text einzugeben.</w:t>
          </w:r>
        </w:p>
      </w:docPartBody>
    </w:docPart>
    <w:docPart>
      <w:docPartPr>
        <w:name w:val="4393CDE680574F6D97E68EBAEE41C0C4"/>
        <w:category>
          <w:name w:val="Allgemein"/>
          <w:gallery w:val="placeholder"/>
        </w:category>
        <w:types>
          <w:type w:val="bbPlcHdr"/>
        </w:types>
        <w:behaviors>
          <w:behavior w:val="content"/>
        </w:behaviors>
        <w:guid w:val="{5F68494E-815B-4C2A-A93D-3016FEDD04F2}"/>
      </w:docPartPr>
      <w:docPartBody>
        <w:p w:rsidR="00190EBA" w:rsidRDefault="00B257D9" w:rsidP="00B257D9">
          <w:pPr>
            <w:pStyle w:val="4393CDE680574F6D97E68EBAEE41C0C4"/>
          </w:pPr>
          <w:r>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0E95887F-EB9F-4466-A4E1-867FC40E75FF}"/>
      </w:docPartPr>
      <w:docPartBody>
        <w:p w:rsidR="004B5622" w:rsidRDefault="00C823DC">
          <w:r w:rsidRPr="0036115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190EBA"/>
    <w:rsid w:val="003E1B20"/>
    <w:rsid w:val="004B5622"/>
    <w:rsid w:val="00583EA4"/>
    <w:rsid w:val="005D693B"/>
    <w:rsid w:val="006E1618"/>
    <w:rsid w:val="00B257D9"/>
    <w:rsid w:val="00C823DC"/>
    <w:rsid w:val="00CC35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823DC"/>
    <w:rPr>
      <w:color w:val="666666"/>
    </w:rPr>
  </w:style>
  <w:style w:type="paragraph" w:customStyle="1" w:styleId="392319FFF8BD4B83B6109EE0F59FC2AA">
    <w:name w:val="392319FFF8BD4B83B6109EE0F59FC2AA"/>
    <w:rsid w:val="005D693B"/>
  </w:style>
  <w:style w:type="paragraph" w:customStyle="1" w:styleId="FE1B098171634E92AF28DD45E43C0C07">
    <w:name w:val="FE1B098171634E92AF28DD45E43C0C07"/>
    <w:rsid w:val="00B257D9"/>
  </w:style>
  <w:style w:type="paragraph" w:customStyle="1" w:styleId="4393CDE680574F6D97E68EBAEE41C0C4">
    <w:name w:val="4393CDE680574F6D97E68EBAEE41C0C4"/>
    <w:rsid w:val="00B257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BE61C-ED8C-4B23-AB72-A0867561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550</Words>
  <Characters>3468</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Weichelt, Lysann</cp:lastModifiedBy>
  <cp:revision>2</cp:revision>
  <cp:lastPrinted>2016-10-28T11:14:00Z</cp:lastPrinted>
  <dcterms:created xsi:type="dcterms:W3CDTF">2026-06-12T10:46:00Z</dcterms:created>
  <dcterms:modified xsi:type="dcterms:W3CDTF">2026-06-12T10:46:00Z</dcterms:modified>
</cp:coreProperties>
</file>